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8A12" w14:textId="77777777" w:rsidR="00945D0D" w:rsidRDefault="00945D0D" w:rsidP="00945D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GOCHE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487C6CE" w14:textId="77777777" w:rsidR="00945D0D" w:rsidRDefault="00945D0D" w:rsidP="00945D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Hempnall</w:t>
      </w:r>
      <w:proofErr w:type="spellEnd"/>
      <w:r>
        <w:rPr>
          <w:rFonts w:cs="Times New Roman"/>
          <w:szCs w:val="24"/>
        </w:rPr>
        <w:t xml:space="preserve">, Norfolk. </w:t>
      </w:r>
    </w:p>
    <w:p w14:paraId="57E2A6D3" w14:textId="77777777" w:rsidR="00945D0D" w:rsidRDefault="00945D0D" w:rsidP="00945D0D">
      <w:pPr>
        <w:pStyle w:val="NoSpacing"/>
        <w:rPr>
          <w:rFonts w:cs="Times New Roman"/>
          <w:szCs w:val="24"/>
        </w:rPr>
      </w:pPr>
    </w:p>
    <w:p w14:paraId="2D26CC43" w14:textId="77777777" w:rsidR="00945D0D" w:rsidRDefault="00945D0D" w:rsidP="00945D0D">
      <w:pPr>
        <w:pStyle w:val="NoSpacing"/>
        <w:rPr>
          <w:rFonts w:cs="Times New Roman"/>
          <w:szCs w:val="24"/>
        </w:rPr>
      </w:pPr>
    </w:p>
    <w:p w14:paraId="4476F77D" w14:textId="77777777" w:rsidR="00945D0D" w:rsidRDefault="00945D0D" w:rsidP="00945D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Rycherys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23014563" w14:textId="77777777" w:rsidR="00945D0D" w:rsidRDefault="00945D0D" w:rsidP="00945D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2CFABAE" w14:textId="77777777" w:rsidR="00945D0D" w:rsidRDefault="00945D0D" w:rsidP="00945D0D">
      <w:pPr>
        <w:pStyle w:val="NoSpacing"/>
        <w:rPr>
          <w:rFonts w:cs="Times New Roman"/>
          <w:szCs w:val="24"/>
        </w:rPr>
      </w:pPr>
    </w:p>
    <w:p w14:paraId="73F9D4FA" w14:textId="77777777" w:rsidR="00945D0D" w:rsidRDefault="00945D0D" w:rsidP="00945D0D">
      <w:pPr>
        <w:pStyle w:val="NoSpacing"/>
        <w:rPr>
          <w:rFonts w:cs="Times New Roman"/>
          <w:szCs w:val="24"/>
        </w:rPr>
      </w:pPr>
    </w:p>
    <w:p w14:paraId="526C5F73" w14:textId="77777777" w:rsidR="00945D0D" w:rsidRDefault="00945D0D" w:rsidP="00945D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February 2024</w:t>
      </w:r>
    </w:p>
    <w:p w14:paraId="5FE7A6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C2640" w14:textId="77777777" w:rsidR="00945D0D" w:rsidRDefault="00945D0D" w:rsidP="009139A6">
      <w:r>
        <w:separator/>
      </w:r>
    </w:p>
  </w:endnote>
  <w:endnote w:type="continuationSeparator" w:id="0">
    <w:p w14:paraId="31EA91A6" w14:textId="77777777" w:rsidR="00945D0D" w:rsidRDefault="00945D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B2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EC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F7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130F" w14:textId="77777777" w:rsidR="00945D0D" w:rsidRDefault="00945D0D" w:rsidP="009139A6">
      <w:r>
        <w:separator/>
      </w:r>
    </w:p>
  </w:footnote>
  <w:footnote w:type="continuationSeparator" w:id="0">
    <w:p w14:paraId="6BCCEB9A" w14:textId="77777777" w:rsidR="00945D0D" w:rsidRDefault="00945D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AA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74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8E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0D"/>
    <w:rsid w:val="000666E0"/>
    <w:rsid w:val="002510B7"/>
    <w:rsid w:val="00270799"/>
    <w:rsid w:val="005C130B"/>
    <w:rsid w:val="00826F5C"/>
    <w:rsid w:val="009139A6"/>
    <w:rsid w:val="009411C2"/>
    <w:rsid w:val="009448BB"/>
    <w:rsid w:val="00945D0D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23BB7"/>
  <w15:chartTrackingRefBased/>
  <w15:docId w15:val="{29A95668-3EE6-4372-ABCE-1A8D2A27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5D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2024-04-03T19:44:00Z</dcterms:created>
  <dcterms:modified xsi:type="dcterms:W3CDTF">2024-04-03T19:44:00Z</dcterms:modified>
</cp:coreProperties>
</file>